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9E9B" w14:textId="77777777" w:rsidR="00F10C36" w:rsidRDefault="00F10C36" w:rsidP="00F10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BATEMAN</w:t>
      </w:r>
      <w:r>
        <w:rPr>
          <w:rFonts w:ascii="Times New Roman" w:hAnsi="Times New Roman" w:cs="Times New Roman"/>
        </w:rPr>
        <w:t xml:space="preserve">     (fl.1484)</w:t>
      </w:r>
    </w:p>
    <w:p w14:paraId="663B7174" w14:textId="77777777" w:rsidR="00F10C36" w:rsidRDefault="00F10C36" w:rsidP="00F10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Oxborough, Norfolk. Husbandman.</w:t>
      </w:r>
    </w:p>
    <w:p w14:paraId="117C647B" w14:textId="77777777" w:rsidR="00F10C36" w:rsidRDefault="00F10C36" w:rsidP="00F10C36">
      <w:pPr>
        <w:rPr>
          <w:rFonts w:ascii="Times New Roman" w:hAnsi="Times New Roman" w:cs="Times New Roman"/>
        </w:rPr>
      </w:pPr>
    </w:p>
    <w:p w14:paraId="6C278764" w14:textId="46BAA895" w:rsidR="00F10C36" w:rsidRDefault="00F10C36" w:rsidP="00F10C36">
      <w:pPr>
        <w:rPr>
          <w:rFonts w:ascii="Times New Roman" w:hAnsi="Times New Roman" w:cs="Times New Roman"/>
        </w:rPr>
      </w:pPr>
    </w:p>
    <w:p w14:paraId="5C743154" w14:textId="77777777" w:rsidR="007375C4" w:rsidRDefault="007375C4" w:rsidP="007375C4">
      <w:pPr>
        <w:pStyle w:val="NoSpacing"/>
      </w:pPr>
      <w:r>
        <w:tab/>
        <w:t>1483</w:t>
      </w:r>
      <w:r>
        <w:tab/>
        <w:t>Richard Palle, Prior of Westacres, Norfolk(q.v.), brought a plaint of debt</w:t>
      </w:r>
    </w:p>
    <w:p w14:paraId="70953FFA" w14:textId="77777777" w:rsidR="007375C4" w:rsidRDefault="007375C4" w:rsidP="007375C4">
      <w:pPr>
        <w:pStyle w:val="NoSpacing"/>
      </w:pPr>
      <w:r>
        <w:tab/>
      </w:r>
      <w:r>
        <w:tab/>
        <w:t xml:space="preserve">against him, John Bateman of Swafham(q.v.) and John Bateman of </w:t>
      </w:r>
    </w:p>
    <w:p w14:paraId="28C45035" w14:textId="77777777" w:rsidR="007375C4" w:rsidRDefault="007375C4" w:rsidP="007375C4">
      <w:pPr>
        <w:pStyle w:val="NoSpacing"/>
      </w:pPr>
      <w:r>
        <w:tab/>
      </w:r>
      <w:r>
        <w:tab/>
        <w:t>Swafham(q.v.).</w:t>
      </w:r>
    </w:p>
    <w:p w14:paraId="01E22A0F" w14:textId="584C0242" w:rsidR="007375C4" w:rsidRDefault="007375C4" w:rsidP="007375C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4381F6D2" w14:textId="77777777" w:rsidR="00F10C36" w:rsidRDefault="00F10C36" w:rsidP="00F10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Palle, Prior of West Acre(q.v.), brought a plaint of debt against him</w:t>
      </w:r>
    </w:p>
    <w:p w14:paraId="6BE6BAEA" w14:textId="77777777" w:rsidR="00F10C36" w:rsidRDefault="00F10C36" w:rsidP="00F10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Bateman of Swaffham Market(q.v.).</w:t>
      </w:r>
    </w:p>
    <w:p w14:paraId="0D9DA10A" w14:textId="77777777" w:rsidR="00F10C36" w:rsidRDefault="00F10C36" w:rsidP="00F10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337C430" w14:textId="77777777" w:rsidR="00F10C36" w:rsidRDefault="00F10C36" w:rsidP="00F10C36">
      <w:pPr>
        <w:rPr>
          <w:rFonts w:ascii="Times New Roman" w:hAnsi="Times New Roman" w:cs="Times New Roman"/>
        </w:rPr>
      </w:pPr>
    </w:p>
    <w:p w14:paraId="3D6E512F" w14:textId="77777777" w:rsidR="00F10C36" w:rsidRDefault="00F10C36" w:rsidP="00F10C36">
      <w:pPr>
        <w:rPr>
          <w:rFonts w:ascii="Times New Roman" w:hAnsi="Times New Roman" w:cs="Times New Roman"/>
        </w:rPr>
      </w:pPr>
    </w:p>
    <w:p w14:paraId="4C2D59B5" w14:textId="76FF77D0" w:rsidR="00F10C36" w:rsidRDefault="00F10C36" w:rsidP="00F10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August 2018</w:t>
      </w:r>
    </w:p>
    <w:p w14:paraId="41A45E99" w14:textId="2C8F1593" w:rsidR="007375C4" w:rsidRDefault="007375C4" w:rsidP="00F10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February 2023</w:t>
      </w:r>
    </w:p>
    <w:p w14:paraId="1A935842" w14:textId="77777777" w:rsidR="006B2F86" w:rsidRPr="00E71FC3" w:rsidRDefault="007375C4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ABAEC" w14:textId="77777777" w:rsidR="00F10C36" w:rsidRDefault="00F10C36" w:rsidP="00E71FC3">
      <w:r>
        <w:separator/>
      </w:r>
    </w:p>
  </w:endnote>
  <w:endnote w:type="continuationSeparator" w:id="0">
    <w:p w14:paraId="054549F6" w14:textId="77777777" w:rsidR="00F10C36" w:rsidRDefault="00F10C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45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D8F28" w14:textId="77777777" w:rsidR="00F10C36" w:rsidRDefault="00F10C36" w:rsidP="00E71FC3">
      <w:r>
        <w:separator/>
      </w:r>
    </w:p>
  </w:footnote>
  <w:footnote w:type="continuationSeparator" w:id="0">
    <w:p w14:paraId="7C752B63" w14:textId="77777777" w:rsidR="00F10C36" w:rsidRDefault="00F10C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36"/>
    <w:rsid w:val="001A7C09"/>
    <w:rsid w:val="00577BD5"/>
    <w:rsid w:val="00656CBA"/>
    <w:rsid w:val="006A1F77"/>
    <w:rsid w:val="00733BE7"/>
    <w:rsid w:val="007375C4"/>
    <w:rsid w:val="00AB52E8"/>
    <w:rsid w:val="00B16D3F"/>
    <w:rsid w:val="00BB41AC"/>
    <w:rsid w:val="00E71FC3"/>
    <w:rsid w:val="00EF4813"/>
    <w:rsid w:val="00F1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74B7A"/>
  <w15:chartTrackingRefBased/>
  <w15:docId w15:val="{09D44B29-47C4-44CA-B63C-3A50CDFE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C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10C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2018-09-21T20:18:00Z</dcterms:created>
  <dcterms:modified xsi:type="dcterms:W3CDTF">2023-02-26T20:01:00Z</dcterms:modified>
</cp:coreProperties>
</file>